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42915" w:rsidRPr="00B42915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Заводская, д. 1</w:t>
      </w:r>
    </w:p>
    <w:p w:rsidR="00B52BD0" w:rsidRDefault="00B52BD0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C74F8" w:rsidRPr="009C74F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B42915" w:rsidRPr="00B4291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42915" w:rsidRPr="00B429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42915" w:rsidRPr="00B429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B429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42915" w:rsidRPr="00B42915">
        <w:rPr>
          <w:b/>
          <w:color w:val="000000"/>
          <w:kern w:val="3"/>
          <w:sz w:val="24"/>
          <w:szCs w:val="24"/>
          <w:lang w:eastAsia="zh-CN" w:bidi="hi-IN"/>
        </w:rPr>
        <w:t>394 000,00</w:t>
      </w:r>
      <w:r w:rsidR="00B429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42915" w:rsidRPr="00B42915">
        <w:rPr>
          <w:b/>
          <w:bCs/>
          <w:color w:val="000000"/>
          <w:kern w:val="3"/>
          <w:sz w:val="24"/>
          <w:szCs w:val="24"/>
          <w:lang w:eastAsia="zh-CN" w:bidi="hi-IN"/>
        </w:rPr>
        <w:t>7 431,00</w:t>
      </w:r>
      <w:r w:rsidR="00B4291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E64A1A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C74F8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2915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3348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A1A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A25D2-6B2B-48B3-BEBB-5B300F91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302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2024-06-18T11:16:00Z</dcterms:created>
  <dcterms:modified xsi:type="dcterms:W3CDTF">2024-07-01T10:54:00Z</dcterms:modified>
</cp:coreProperties>
</file>